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7D83" w14:textId="77777777" w:rsidR="00A727CA" w:rsidRPr="00E41A15" w:rsidRDefault="001C44B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proofErr w:type="spellStart"/>
      <w:r>
        <w:rPr>
          <w:color w:val="000000" w:themeColor="text1"/>
          <w:kern w:val="24"/>
          <w:sz w:val="56"/>
          <w:szCs w:val="56"/>
        </w:rPr>
        <w:t>Rahima’s</w:t>
      </w:r>
      <w:proofErr w:type="spellEnd"/>
      <w:r>
        <w:rPr>
          <w:color w:val="000000" w:themeColor="text1"/>
          <w:kern w:val="24"/>
          <w:sz w:val="56"/>
          <w:szCs w:val="56"/>
        </w:rPr>
        <w:t xml:space="preserve"> mistake</w:t>
      </w:r>
    </w:p>
    <w:p w14:paraId="4F9FBA78" w14:textId="77777777" w:rsidR="006B79AD" w:rsidRPr="00A727CA" w:rsidRDefault="006B79AD" w:rsidP="00685A54">
      <w:pPr>
        <w:rPr>
          <w:sz w:val="4"/>
        </w:rPr>
      </w:pPr>
    </w:p>
    <w:p w14:paraId="3DC16A0E" w14:textId="77777777" w:rsidR="001C44BF" w:rsidRPr="008F3CA3" w:rsidRDefault="001C44BF" w:rsidP="001C44BF">
      <w:pPr>
        <w:rPr>
          <w:rFonts w:ascii="Arial" w:hAnsi="Arial" w:cs="Arial"/>
          <w:color w:val="000000"/>
          <w:kern w:val="24"/>
          <w:sz w:val="48"/>
          <w:szCs w:val="48"/>
        </w:rPr>
      </w:pPr>
      <w:r w:rsidRPr="008F3CA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123F94" wp14:editId="081DF180">
                <wp:simplePos x="0" y="0"/>
                <wp:positionH relativeFrom="column">
                  <wp:posOffset>-76200</wp:posOffset>
                </wp:positionH>
                <wp:positionV relativeFrom="paragraph">
                  <wp:posOffset>460920</wp:posOffset>
                </wp:positionV>
                <wp:extent cx="5996646" cy="1543145"/>
                <wp:effectExtent l="0" t="0" r="23495" b="1181100"/>
                <wp:wrapNone/>
                <wp:docPr id="4" name="Rounded 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996646" cy="1543145"/>
                        </a:xfrm>
                        <a:prstGeom prst="wedgeRoundRectCallout">
                          <a:avLst>
                            <a:gd name="adj1" fmla="val -48318"/>
                            <a:gd name="adj2" fmla="val 123052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C1238D" w14:textId="0F1CAE5D" w:rsidR="00252FC6" w:rsidRDefault="00252FC6" w:rsidP="00252FC6">
                            <w:pP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0.3</w:t>
                            </w:r>
                            <w:r w:rsidRPr="008F3CA3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m is the same as 0.003</w:t>
                            </w:r>
                            <w:r w:rsidRPr="008F3CA3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 xml:space="preserve">cm because </w:t>
                            </w:r>
                          </w:p>
                          <w:p w14:paraId="027DBC08" w14:textId="5A59D643" w:rsidR="00252FC6" w:rsidRDefault="00252FC6" w:rsidP="00252FC6">
                            <w:pP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you divide by 100 to change from m to cm</w:t>
                            </w:r>
                            <w:r w:rsidR="006540AA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2CA33049" w14:textId="77777777" w:rsidR="00252FC6" w:rsidRDefault="00252FC6" w:rsidP="00252FC6">
                            <w:pPr>
                              <w:jc w:val="center"/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23F9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3" o:spid="_x0000_s1026" type="#_x0000_t62" style="position:absolute;margin-left:-6pt;margin-top:36.3pt;width:472.2pt;height:121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" adj="363,37379" fillcolor="#e2efd9 [665]" strokecolor="#1f3763 [1604]" strokeweight="1pt">
                <v:textbox>
                  <w:txbxContent>
                    <w:p w14:paraId="6EC1238D" w14:textId="0F1CAE5D" w:rsidR="00252FC6" w:rsidRDefault="00252FC6" w:rsidP="00252FC6">
                      <w:pP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0.3</w:t>
                      </w:r>
                      <w:r w:rsidRPr="008F3CA3">
                        <w:rPr>
                          <w:rFonts w:ascii="Arial" w:hAnsi="Arial" w:cs="Arial"/>
                          <w:color w:val="000000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m is the same as 0.003</w:t>
                      </w:r>
                      <w:r w:rsidRPr="008F3CA3">
                        <w:rPr>
                          <w:rFonts w:ascii="Arial" w:hAnsi="Arial" w:cs="Arial"/>
                          <w:color w:val="000000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 xml:space="preserve">cm because </w:t>
                      </w:r>
                    </w:p>
                    <w:p w14:paraId="027DBC08" w14:textId="5A59D643" w:rsidR="00252FC6" w:rsidRDefault="00252FC6" w:rsidP="00252FC6">
                      <w:pP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you divide by 100 to change from m to cm</w:t>
                      </w:r>
                      <w:r w:rsidR="006540AA"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.</w:t>
                      </w:r>
                    </w:p>
                    <w:p w14:paraId="2CA33049" w14:textId="77777777" w:rsidR="00252FC6" w:rsidRDefault="00252FC6" w:rsidP="00252FC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8F3CA3">
        <w:rPr>
          <w:rFonts w:ascii="Arial" w:hAnsi="Arial" w:cs="Arial"/>
          <w:color w:val="000000"/>
          <w:kern w:val="24"/>
          <w:sz w:val="48"/>
          <w:szCs w:val="48"/>
        </w:rPr>
        <w:t>Rahima</w:t>
      </w:r>
      <w:proofErr w:type="spellEnd"/>
      <w:r w:rsidRPr="008F3CA3">
        <w:rPr>
          <w:rFonts w:ascii="Arial" w:hAnsi="Arial" w:cs="Arial"/>
          <w:color w:val="000000"/>
          <w:kern w:val="24"/>
          <w:sz w:val="48"/>
          <w:szCs w:val="48"/>
        </w:rPr>
        <w:t xml:space="preserve"> is doing a metric conversion.</w:t>
      </w:r>
    </w:p>
    <w:p w14:paraId="400E7A78" w14:textId="576D636D" w:rsidR="001C44BF" w:rsidRDefault="001C44BF" w:rsidP="001C44BF">
      <w:pPr>
        <w:rPr>
          <w:color w:val="000000"/>
          <w:kern w:val="24"/>
          <w:sz w:val="48"/>
          <w:szCs w:val="48"/>
        </w:rPr>
      </w:pPr>
    </w:p>
    <w:p w14:paraId="067D3034" w14:textId="1A8C28FD" w:rsidR="001C44BF" w:rsidRDefault="009107BE" w:rsidP="001C44BF">
      <w:pPr>
        <w:rPr>
          <w:color w:val="000000"/>
          <w:kern w:val="24"/>
          <w:sz w:val="48"/>
          <w:szCs w:val="48"/>
        </w:rPr>
      </w:pPr>
      <w:r>
        <w:rPr>
          <w:noProof/>
          <w:color w:val="000000"/>
          <w:kern w:val="24"/>
          <w:sz w:val="48"/>
          <w:szCs w:val="48"/>
        </w:rPr>
        <w:drawing>
          <wp:anchor distT="0" distB="0" distL="114300" distR="114300" simplePos="0" relativeHeight="251660288" behindDoc="0" locked="0" layoutInCell="1" allowOverlap="1" wp14:anchorId="1F283367" wp14:editId="73AD34FE">
            <wp:simplePos x="0" y="0"/>
            <wp:positionH relativeFrom="column">
              <wp:posOffset>7907020</wp:posOffset>
            </wp:positionH>
            <wp:positionV relativeFrom="paragraph">
              <wp:posOffset>48895</wp:posOffset>
            </wp:positionV>
            <wp:extent cx="957072" cy="2520696"/>
            <wp:effectExtent l="0" t="0" r="0" b="0"/>
            <wp:wrapSquare wrapText="bothSides"/>
            <wp:docPr id="3" name="Picture 3" descr="A black and white line drawing of a stick person. This image portrays the character of Rahima. She is wearing a hijab to cover her head and she is smil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black and white line drawing of a stick person. This image portrays the character of Rahima. She is wearing a hijab to cover her head and she is smiling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7072" cy="2520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AEEFDE" w14:textId="77777777" w:rsidR="001C44BF" w:rsidRDefault="001C44BF" w:rsidP="001C44BF">
      <w:pPr>
        <w:rPr>
          <w:color w:val="000000"/>
          <w:kern w:val="24"/>
          <w:sz w:val="48"/>
          <w:szCs w:val="48"/>
        </w:rPr>
      </w:pPr>
    </w:p>
    <w:p w14:paraId="5134DB3C" w14:textId="77777777" w:rsidR="001C44BF" w:rsidRPr="001C44BF" w:rsidRDefault="001C44BF" w:rsidP="001C44BF">
      <w:pPr>
        <w:rPr>
          <w:color w:val="000000"/>
          <w:kern w:val="24"/>
          <w:sz w:val="48"/>
          <w:szCs w:val="48"/>
        </w:rPr>
      </w:pPr>
    </w:p>
    <w:p w14:paraId="5C41977D" w14:textId="77777777" w:rsidR="001426FE" w:rsidRPr="00521E9B" w:rsidRDefault="001426FE" w:rsidP="006B79AD">
      <w:pPr>
        <w:rPr>
          <w:color w:val="FF0000"/>
        </w:rPr>
      </w:pPr>
    </w:p>
    <w:p w14:paraId="2F3CE429" w14:textId="77777777" w:rsidR="001C44BF" w:rsidRPr="008F3CA3" w:rsidRDefault="001C44BF" w:rsidP="0025651C">
      <w:pPr>
        <w:rPr>
          <w:rFonts w:ascii="Arial" w:hAnsi="Arial" w:cs="Arial"/>
          <w:color w:val="000000"/>
          <w:kern w:val="24"/>
          <w:sz w:val="48"/>
          <w:szCs w:val="48"/>
        </w:rPr>
      </w:pPr>
      <w:proofErr w:type="spellStart"/>
      <w:r w:rsidRPr="008F3CA3">
        <w:rPr>
          <w:rFonts w:ascii="Arial" w:hAnsi="Arial" w:cs="Arial"/>
          <w:color w:val="000000"/>
          <w:kern w:val="24"/>
          <w:sz w:val="48"/>
          <w:szCs w:val="48"/>
        </w:rPr>
        <w:t>Rahima</w:t>
      </w:r>
      <w:proofErr w:type="spellEnd"/>
      <w:r w:rsidRPr="008F3CA3">
        <w:rPr>
          <w:rFonts w:ascii="Arial" w:hAnsi="Arial" w:cs="Arial"/>
          <w:color w:val="000000"/>
          <w:kern w:val="24"/>
          <w:sz w:val="48"/>
          <w:szCs w:val="48"/>
        </w:rPr>
        <w:t xml:space="preserve"> is not correct? </w:t>
      </w:r>
    </w:p>
    <w:p w14:paraId="4E09B284" w14:textId="77777777" w:rsidR="0025651C" w:rsidRPr="008F3CA3" w:rsidRDefault="001C44BF" w:rsidP="0025651C">
      <w:pPr>
        <w:rPr>
          <w:rFonts w:ascii="Arial" w:hAnsi="Arial" w:cs="Arial"/>
        </w:rPr>
      </w:pPr>
      <w:r w:rsidRPr="008F3CA3">
        <w:rPr>
          <w:rFonts w:ascii="Arial" w:hAnsi="Arial" w:cs="Arial"/>
          <w:color w:val="000000"/>
          <w:kern w:val="24"/>
          <w:sz w:val="48"/>
          <w:szCs w:val="48"/>
        </w:rPr>
        <w:t>Can you explain why with a ratio table?</w:t>
      </w:r>
    </w:p>
    <w:sectPr w:rsidR="0025651C" w:rsidRPr="008F3CA3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29EAB" w14:textId="77777777" w:rsidR="0079613D" w:rsidRDefault="0079613D" w:rsidP="00F96C86">
      <w:r>
        <w:separator/>
      </w:r>
    </w:p>
  </w:endnote>
  <w:endnote w:type="continuationSeparator" w:id="0">
    <w:p w14:paraId="6245BC97" w14:textId="77777777" w:rsidR="0079613D" w:rsidRDefault="0079613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ED57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61AF9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B7140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50E4A" w14:textId="77777777" w:rsidR="0079613D" w:rsidRDefault="0079613D" w:rsidP="00F96C86">
      <w:r>
        <w:separator/>
      </w:r>
    </w:p>
  </w:footnote>
  <w:footnote w:type="continuationSeparator" w:id="0">
    <w:p w14:paraId="0B937BAC" w14:textId="77777777" w:rsidR="0079613D" w:rsidRDefault="0079613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6929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58AA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89CF673" wp14:editId="18A78F58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6F32D638" wp14:editId="0C51057A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B4BD8CA" wp14:editId="47C86B17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363DA9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1D76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4BF"/>
    <w:rsid w:val="00007622"/>
    <w:rsid w:val="00021D16"/>
    <w:rsid w:val="00023C3F"/>
    <w:rsid w:val="00026485"/>
    <w:rsid w:val="00037714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4BF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2FC6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21E9B"/>
    <w:rsid w:val="00531007"/>
    <w:rsid w:val="005445CC"/>
    <w:rsid w:val="00555A91"/>
    <w:rsid w:val="00555F62"/>
    <w:rsid w:val="00557DC4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40AA"/>
    <w:rsid w:val="00657FA3"/>
    <w:rsid w:val="00660885"/>
    <w:rsid w:val="00670268"/>
    <w:rsid w:val="00685A54"/>
    <w:rsid w:val="00690249"/>
    <w:rsid w:val="006A2078"/>
    <w:rsid w:val="006B0EF7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721B"/>
    <w:rsid w:val="0070778D"/>
    <w:rsid w:val="00720115"/>
    <w:rsid w:val="00736519"/>
    <w:rsid w:val="00755C2E"/>
    <w:rsid w:val="00765C0F"/>
    <w:rsid w:val="00775890"/>
    <w:rsid w:val="00791AC5"/>
    <w:rsid w:val="00795759"/>
    <w:rsid w:val="0079613D"/>
    <w:rsid w:val="007A4890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C60E6"/>
    <w:rsid w:val="008D7394"/>
    <w:rsid w:val="008D782B"/>
    <w:rsid w:val="008E497A"/>
    <w:rsid w:val="008F3CA3"/>
    <w:rsid w:val="0090114C"/>
    <w:rsid w:val="009107BE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5DB0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D624E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2A32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EF4CCE"/>
  <w15:docId w15:val="{E3E0FE61-F7D0-4924-92E1-78156B6E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FC6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 w:after="120" w:line="240" w:lineRule="auto"/>
      <w:outlineLvl w:val="0"/>
    </w:pPr>
    <w:rPr>
      <w:rFonts w:ascii="Arial" w:eastAsiaTheme="majorEastAsia" w:hAnsi="Arial" w:cs="Arial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 w:after="120" w:line="240" w:lineRule="auto"/>
      <w:outlineLvl w:val="1"/>
    </w:pPr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 w:line="240" w:lineRule="auto"/>
      <w:outlineLvl w:val="2"/>
    </w:pPr>
    <w:rPr>
      <w:rFonts w:ascii="Arial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 w:line="240" w:lineRule="auto"/>
      <w:outlineLvl w:val="3"/>
    </w:pPr>
    <w:rPr>
      <w:rFonts w:ascii="Arial" w:eastAsiaTheme="majorEastAsia" w:hAnsi="Arial" w:cstheme="majorBidi"/>
      <w:iCs/>
      <w:color w:val="BE0064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 w:line="240" w:lineRule="auto"/>
      <w:outlineLvl w:val="4"/>
    </w:pPr>
    <w:rPr>
      <w:rFonts w:ascii="Arial" w:eastAsiaTheme="majorEastAsia" w:hAnsi="Arial" w:cstheme="majorBidi"/>
      <w:i/>
      <w:color w:val="BE0064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 w:after="12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spacing w:after="120" w:line="240" w:lineRule="auto"/>
      <w:ind w:left="720"/>
      <w:contextualSpacing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pPr>
      <w:spacing w:after="120" w:line="240" w:lineRule="auto"/>
    </w:pPr>
    <w:rPr>
      <w:rFonts w:ascii="Arial" w:hAnsi="Arial" w:cs="Arial"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 w:line="240" w:lineRule="auto"/>
    </w:pPr>
    <w:rPr>
      <w:rFonts w:ascii="Arial" w:hAnsi="Arial" w:cs="Arial"/>
      <w:color w:val="0563C1"/>
      <w:sz w:val="24"/>
      <w:szCs w:val="24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pPr>
      <w:spacing w:after="120" w:line="240" w:lineRule="auto"/>
    </w:pPr>
    <w:rPr>
      <w:rFonts w:ascii="Arial" w:hAnsi="Arial" w:cs="Arial"/>
      <w:b/>
      <w:sz w:val="24"/>
      <w:szCs w:val="24"/>
    </w:rPr>
  </w:style>
  <w:style w:type="paragraph" w:customStyle="1" w:styleId="Tabletext">
    <w:name w:val="Table text"/>
    <w:basedOn w:val="Normal"/>
    <w:qFormat/>
    <w:rsid w:val="002E1913"/>
    <w:pPr>
      <w:spacing w:after="0" w:line="240" w:lineRule="auto"/>
    </w:pPr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pPr>
      <w:spacing w:after="120" w:line="240" w:lineRule="auto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 w:line="240" w:lineRule="auto"/>
    </w:pPr>
    <w:rPr>
      <w:rFonts w:ascii="Arial" w:hAnsi="Arial" w:cs="Arial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 w:line="240" w:lineRule="auto"/>
      <w:ind w:left="240"/>
    </w:pPr>
    <w:rPr>
      <w:rFonts w:ascii="Arial" w:hAnsi="Arial" w:cs="Arial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 w:line="240" w:lineRule="auto"/>
      <w:ind w:left="480"/>
    </w:pPr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4</cp:revision>
  <cp:lastPrinted>2021-03-09T11:45:00Z</cp:lastPrinted>
  <dcterms:created xsi:type="dcterms:W3CDTF">2023-04-10T14:21:00Z</dcterms:created>
  <dcterms:modified xsi:type="dcterms:W3CDTF">2023-04-19T21:27:00Z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